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CB07E3" w14:textId="358F940D" w:rsidR="00BA00AB" w:rsidRDefault="006E7D3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Patrick UMPLASE</w:t>
      </w:r>
      <w:r>
        <w:rPr>
          <w:rFonts w:cs="Times New Roman"/>
          <w:szCs w:val="24"/>
        </w:rPr>
        <w:t xml:space="preserve">       (d.ca.1475)</w:t>
      </w:r>
    </w:p>
    <w:p w14:paraId="1B7659BD" w14:textId="05774135" w:rsidR="006E7D34" w:rsidRDefault="006E7D3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</w:t>
      </w:r>
    </w:p>
    <w:p w14:paraId="5415D1D5" w14:textId="77777777" w:rsidR="006E7D34" w:rsidRDefault="006E7D34" w:rsidP="009139A6">
      <w:pPr>
        <w:pStyle w:val="NoSpacing"/>
        <w:rPr>
          <w:rFonts w:cs="Times New Roman"/>
          <w:szCs w:val="24"/>
        </w:rPr>
      </w:pPr>
    </w:p>
    <w:p w14:paraId="308BCE6E" w14:textId="77777777" w:rsidR="006E7D34" w:rsidRDefault="006E7D34" w:rsidP="009139A6">
      <w:pPr>
        <w:pStyle w:val="NoSpacing"/>
        <w:rPr>
          <w:rFonts w:cs="Times New Roman"/>
          <w:szCs w:val="24"/>
        </w:rPr>
      </w:pPr>
    </w:p>
    <w:p w14:paraId="52BA1245" w14:textId="2AE9B6AF" w:rsidR="006E7D34" w:rsidRDefault="006E7D3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Mar.1475</w:t>
      </w:r>
      <w:r>
        <w:rPr>
          <w:rFonts w:cs="Times New Roman"/>
          <w:szCs w:val="24"/>
        </w:rPr>
        <w:tab/>
        <w:t>Probate of his Will.   (W.Y.R. p.173)</w:t>
      </w:r>
    </w:p>
    <w:p w14:paraId="4B1E4B44" w14:textId="77777777" w:rsidR="006E7D34" w:rsidRDefault="006E7D34" w:rsidP="009139A6">
      <w:pPr>
        <w:pStyle w:val="NoSpacing"/>
        <w:rPr>
          <w:rFonts w:cs="Times New Roman"/>
          <w:szCs w:val="24"/>
        </w:rPr>
      </w:pPr>
    </w:p>
    <w:p w14:paraId="2D4092DB" w14:textId="77777777" w:rsidR="006E7D34" w:rsidRDefault="006E7D34" w:rsidP="009139A6">
      <w:pPr>
        <w:pStyle w:val="NoSpacing"/>
        <w:rPr>
          <w:rFonts w:cs="Times New Roman"/>
          <w:szCs w:val="24"/>
        </w:rPr>
      </w:pPr>
    </w:p>
    <w:p w14:paraId="6261296F" w14:textId="53E1EEEC" w:rsidR="006E7D34" w:rsidRPr="006E7D34" w:rsidRDefault="006E7D3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April 2024</w:t>
      </w:r>
    </w:p>
    <w:sectPr w:rsidR="006E7D34" w:rsidRPr="006E7D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108B39" w14:textId="77777777" w:rsidR="006E7D34" w:rsidRDefault="006E7D34" w:rsidP="009139A6">
      <w:r>
        <w:separator/>
      </w:r>
    </w:p>
  </w:endnote>
  <w:endnote w:type="continuationSeparator" w:id="0">
    <w:p w14:paraId="7EAC4270" w14:textId="77777777" w:rsidR="006E7D34" w:rsidRDefault="006E7D3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074A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69A30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0CCE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52F3BE" w14:textId="77777777" w:rsidR="006E7D34" w:rsidRDefault="006E7D34" w:rsidP="009139A6">
      <w:r>
        <w:separator/>
      </w:r>
    </w:p>
  </w:footnote>
  <w:footnote w:type="continuationSeparator" w:id="0">
    <w:p w14:paraId="6F0AE855" w14:textId="77777777" w:rsidR="006E7D34" w:rsidRDefault="006E7D3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B92D0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ACA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BEA9A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D34"/>
    <w:rsid w:val="000666E0"/>
    <w:rsid w:val="002510B7"/>
    <w:rsid w:val="00270799"/>
    <w:rsid w:val="005C130B"/>
    <w:rsid w:val="006E7D3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4B39D"/>
  <w15:chartTrackingRefBased/>
  <w15:docId w15:val="{27DEABFC-FA55-4D7E-B0E7-329BF6CA0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2024-04-30T13:25:00Z</dcterms:created>
  <dcterms:modified xsi:type="dcterms:W3CDTF">2024-04-30T13:26:00Z</dcterms:modified>
</cp:coreProperties>
</file>